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0343A" w14:textId="77777777" w:rsidR="00062B7A" w:rsidRDefault="00062B7A" w:rsidP="00062B7A">
      <w:pPr>
        <w:pStyle w:val="NoSpacing"/>
        <w:rPr>
          <w:rFonts w:cs="Times New Roman"/>
          <w:szCs w:val="24"/>
        </w:rPr>
      </w:pPr>
      <w:r w:rsidRPr="00174A4F">
        <w:rPr>
          <w:rFonts w:cs="Times New Roman"/>
          <w:szCs w:val="24"/>
          <w:u w:val="single"/>
        </w:rPr>
        <w:t xml:space="preserve">Thomas MORTON  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fl.1486)</w:t>
      </w:r>
    </w:p>
    <w:p w14:paraId="67A04E04" w14:textId="77777777" w:rsidR="00062B7A" w:rsidRDefault="00062B7A" w:rsidP="00062B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Gentleman.</w:t>
      </w:r>
    </w:p>
    <w:p w14:paraId="0BDDCB18" w14:textId="77777777" w:rsidR="00062B7A" w:rsidRDefault="00062B7A" w:rsidP="00062B7A">
      <w:pPr>
        <w:pStyle w:val="NoSpacing"/>
        <w:rPr>
          <w:rFonts w:cs="Times New Roman"/>
          <w:szCs w:val="24"/>
        </w:rPr>
      </w:pPr>
    </w:p>
    <w:p w14:paraId="56C510D0" w14:textId="77777777" w:rsidR="00062B7A" w:rsidRDefault="00062B7A" w:rsidP="00062B7A">
      <w:pPr>
        <w:pStyle w:val="NoSpacing"/>
        <w:rPr>
          <w:rFonts w:cs="Times New Roman"/>
          <w:szCs w:val="24"/>
        </w:rPr>
      </w:pPr>
    </w:p>
    <w:p w14:paraId="6122E522" w14:textId="77777777" w:rsidR="00062B7A" w:rsidRDefault="00062B7A" w:rsidP="00062B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Oct.1486</w:t>
      </w:r>
      <w:r>
        <w:rPr>
          <w:rFonts w:cs="Times New Roman"/>
          <w:szCs w:val="24"/>
        </w:rPr>
        <w:tab/>
        <w:t>He was granted 40 marks a year for life.    (C.P.R. 1485-1494 p.31)</w:t>
      </w:r>
    </w:p>
    <w:p w14:paraId="12BD46EF" w14:textId="77777777" w:rsidR="00062B7A" w:rsidRDefault="00062B7A" w:rsidP="00062B7A">
      <w:pPr>
        <w:pStyle w:val="NoSpacing"/>
        <w:rPr>
          <w:rFonts w:cs="Times New Roman"/>
          <w:szCs w:val="24"/>
        </w:rPr>
      </w:pPr>
    </w:p>
    <w:p w14:paraId="025702CA" w14:textId="77777777" w:rsidR="00062B7A" w:rsidRDefault="00062B7A" w:rsidP="00062B7A">
      <w:pPr>
        <w:pStyle w:val="NoSpacing"/>
        <w:rPr>
          <w:rFonts w:cs="Times New Roman"/>
          <w:szCs w:val="24"/>
        </w:rPr>
      </w:pPr>
    </w:p>
    <w:p w14:paraId="5F12A931" w14:textId="77777777" w:rsidR="00062B7A" w:rsidRDefault="00062B7A" w:rsidP="00062B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January 2024</w:t>
      </w:r>
    </w:p>
    <w:p w14:paraId="083FA1B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58777" w14:textId="77777777" w:rsidR="00062B7A" w:rsidRDefault="00062B7A" w:rsidP="009139A6">
      <w:r>
        <w:separator/>
      </w:r>
    </w:p>
  </w:endnote>
  <w:endnote w:type="continuationSeparator" w:id="0">
    <w:p w14:paraId="6421C440" w14:textId="77777777" w:rsidR="00062B7A" w:rsidRDefault="00062B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086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386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FA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2B51F" w14:textId="77777777" w:rsidR="00062B7A" w:rsidRDefault="00062B7A" w:rsidP="009139A6">
      <w:r>
        <w:separator/>
      </w:r>
    </w:p>
  </w:footnote>
  <w:footnote w:type="continuationSeparator" w:id="0">
    <w:p w14:paraId="257E789D" w14:textId="77777777" w:rsidR="00062B7A" w:rsidRDefault="00062B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765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664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198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7A"/>
    <w:rsid w:val="00062B7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71EB1"/>
  <w15:chartTrackingRefBased/>
  <w15:docId w15:val="{3574F77C-B37A-41B6-BBA4-949A8E48E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2024-01-07T21:15:00Z</dcterms:created>
  <dcterms:modified xsi:type="dcterms:W3CDTF">2024-01-07T21:16:00Z</dcterms:modified>
</cp:coreProperties>
</file>